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DD4789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PMC</w:t>
                            </w:r>
                            <w:r w:rsidR="007C4C82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D4789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RAID </w:t>
                            </w:r>
                            <w:r w:rsidR="007C4C82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Card Driver in VMware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DD4789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PMC</w:t>
                      </w:r>
                      <w:r w:rsidR="007C4C82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</w:t>
                      </w:r>
                      <w:r w:rsidR="00DD4789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RAID </w:t>
                      </w:r>
                      <w:r w:rsidR="007C4C82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Card Driver in VMware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36127B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7789166" w:history="1">
            <w:r w:rsidR="0036127B" w:rsidRPr="00C53F14">
              <w:rPr>
                <w:rStyle w:val="ab"/>
                <w:noProof/>
              </w:rPr>
              <w:t>1.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Precautions for operation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_Toc157789166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3</w:t>
            </w:r>
            <w:r w:rsidR="0036127B">
              <w:rPr>
                <w:noProof/>
              </w:rPr>
              <w:fldChar w:fldCharType="end"/>
            </w:r>
          </w:hyperlink>
        </w:p>
        <w:p w:rsidR="0036127B" w:rsidRDefault="00464DF2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89167" w:history="1">
            <w:r w:rsidR="0036127B" w:rsidRPr="00C53F14">
              <w:rPr>
                <w:rStyle w:val="ab"/>
                <w:noProof/>
              </w:rPr>
              <w:t>2.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Preparation before operation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_Toc157789167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3</w:t>
            </w:r>
            <w:r w:rsidR="0036127B">
              <w:rPr>
                <w:noProof/>
              </w:rPr>
              <w:fldChar w:fldCharType="end"/>
            </w:r>
          </w:hyperlink>
        </w:p>
        <w:p w:rsidR="0036127B" w:rsidRDefault="00464DF2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89168" w:history="1">
            <w:r w:rsidR="0036127B" w:rsidRPr="00C53F14">
              <w:rPr>
                <w:rStyle w:val="ab"/>
                <w:noProof/>
              </w:rPr>
              <w:t>3.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Driver Installation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_Toc157789168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3</w:t>
            </w:r>
            <w:r w:rsidR="0036127B">
              <w:rPr>
                <w:noProof/>
              </w:rPr>
              <w:fldChar w:fldCharType="end"/>
            </w:r>
          </w:hyperlink>
        </w:p>
        <w:p w:rsidR="0036127B" w:rsidRDefault="00464DF2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7789169" w:history="1">
            <w:r w:rsidR="0036127B" w:rsidRPr="00C53F14">
              <w:rPr>
                <w:rStyle w:val="ab"/>
                <w:noProof/>
              </w:rPr>
              <w:t>4.</w:t>
            </w:r>
            <w:r w:rsidR="0036127B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36127B" w:rsidRPr="00C53F14">
              <w:rPr>
                <w:rStyle w:val="ab"/>
                <w:noProof/>
              </w:rPr>
              <w:t>Driver Uninstallation</w:t>
            </w:r>
            <w:r w:rsidR="0036127B">
              <w:rPr>
                <w:noProof/>
              </w:rPr>
              <w:tab/>
            </w:r>
            <w:r w:rsidR="0036127B">
              <w:rPr>
                <w:noProof/>
              </w:rPr>
              <w:fldChar w:fldCharType="begin"/>
            </w:r>
            <w:r w:rsidR="0036127B">
              <w:rPr>
                <w:noProof/>
              </w:rPr>
              <w:instrText xml:space="preserve"> PAGEREF _Toc157789169 \h </w:instrText>
            </w:r>
            <w:r w:rsidR="0036127B">
              <w:rPr>
                <w:noProof/>
              </w:rPr>
            </w:r>
            <w:r w:rsidR="0036127B">
              <w:rPr>
                <w:noProof/>
              </w:rPr>
              <w:fldChar w:fldCharType="separate"/>
            </w:r>
            <w:r w:rsidR="0036127B">
              <w:rPr>
                <w:noProof/>
              </w:rPr>
              <w:t>4</w:t>
            </w:r>
            <w:r w:rsidR="0036127B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292245" w:rsidRDefault="00292245" w:rsidP="00292245">
      <w:pPr>
        <w:pStyle w:val="1"/>
      </w:pPr>
      <w:bookmarkStart w:id="0" w:name="_Toc157789166"/>
      <w:r w:rsidRPr="00292245">
        <w:lastRenderedPageBreak/>
        <w:t>Precautions for operation</w:t>
      </w:r>
      <w:bookmarkEnd w:id="0"/>
    </w:p>
    <w:p w:rsidR="007C4C82" w:rsidRDefault="007C4C82" w:rsidP="007C4C82">
      <w:pPr>
        <w:pStyle w:val="aa"/>
        <w:numPr>
          <w:ilvl w:val="0"/>
          <w:numId w:val="22"/>
        </w:numPr>
        <w:ind w:firstLineChars="0"/>
      </w:pPr>
      <w:r w:rsidRPr="007C4C82">
        <w:t xml:space="preserve">This driver version is only applicable to </w:t>
      </w:r>
      <w:r w:rsidR="00DD4789">
        <w:rPr>
          <w:color w:val="FF0000"/>
        </w:rPr>
        <w:t>VMware ESXI 7.0.</w:t>
      </w:r>
    </w:p>
    <w:p w:rsidR="00292245" w:rsidRDefault="007C4C82" w:rsidP="007C4C82">
      <w:pPr>
        <w:pStyle w:val="aa"/>
        <w:numPr>
          <w:ilvl w:val="0"/>
          <w:numId w:val="22"/>
        </w:numPr>
        <w:ind w:firstLineChars="0"/>
      </w:pPr>
      <w:r w:rsidRPr="007C4C82">
        <w:t xml:space="preserve">This driver is suitable for </w:t>
      </w:r>
      <w:r w:rsidR="00DD4789">
        <w:t>PMC RAID</w:t>
      </w:r>
      <w:r w:rsidR="00DD4789">
        <w:t xml:space="preserve"> </w:t>
      </w:r>
      <w:r w:rsidRPr="007C4C82">
        <w:t>cards</w:t>
      </w:r>
      <w:r>
        <w:t>.</w:t>
      </w:r>
    </w:p>
    <w:p w:rsidR="007C4C82" w:rsidRPr="00292245" w:rsidRDefault="007C4C82" w:rsidP="007C4C82">
      <w:pPr>
        <w:pStyle w:val="aa"/>
        <w:numPr>
          <w:ilvl w:val="0"/>
          <w:numId w:val="22"/>
        </w:numPr>
        <w:ind w:firstLineChars="0"/>
      </w:pPr>
      <w:r w:rsidRPr="007C4C82">
        <w:t>Driver upgrade requires server restart to take effect.</w:t>
      </w:r>
    </w:p>
    <w:p w:rsidR="00292245" w:rsidRDefault="00292245" w:rsidP="00292245">
      <w:pPr>
        <w:pStyle w:val="1"/>
      </w:pPr>
      <w:bookmarkStart w:id="1" w:name="_Toc157789167"/>
      <w:r w:rsidRPr="00292245">
        <w:t>Preparation before operation</w:t>
      </w:r>
      <w:bookmarkEnd w:id="1"/>
    </w:p>
    <w:p w:rsidR="007C4C82" w:rsidRDefault="00292245" w:rsidP="007C4C82">
      <w:pPr>
        <w:pStyle w:val="aa"/>
        <w:numPr>
          <w:ilvl w:val="0"/>
          <w:numId w:val="21"/>
        </w:numPr>
        <w:spacing w:line="360" w:lineRule="auto"/>
        <w:ind w:firstLineChars="0"/>
      </w:pPr>
      <w:r w:rsidRPr="00B03FDD">
        <w:t>Query the current operating system kernel</w:t>
      </w:r>
      <w:r>
        <w:t>.</w:t>
      </w:r>
      <w:r w:rsidR="00AE07A7">
        <w:t xml:space="preserve"> </w:t>
      </w:r>
    </w:p>
    <w:p w:rsidR="00292245" w:rsidRDefault="007C4C82" w:rsidP="007C4C82">
      <w:pPr>
        <w:pStyle w:val="aa"/>
        <w:ind w:left="420" w:firstLineChars="0" w:firstLine="0"/>
      </w:pPr>
      <w:r>
        <w:rPr>
          <w:rFonts w:hint="eastAsia"/>
        </w:rPr>
        <w:t>#</w:t>
      </w:r>
      <w:proofErr w:type="spellStart"/>
      <w:r>
        <w:t>uname</w:t>
      </w:r>
      <w:proofErr w:type="spellEnd"/>
      <w:r>
        <w:t xml:space="preserve"> </w:t>
      </w:r>
      <w:r w:rsidR="0036127B">
        <w:t>-</w:t>
      </w:r>
      <w:r>
        <w:t>a</w:t>
      </w:r>
    </w:p>
    <w:p w:rsidR="0036127B" w:rsidRDefault="00DD4789" w:rsidP="007C4C82">
      <w:pPr>
        <w:pStyle w:val="aa"/>
        <w:ind w:left="420" w:firstLineChars="0" w:firstLine="0"/>
      </w:pPr>
      <w:r w:rsidRPr="00CF55A7">
        <w:rPr>
          <w:noProof/>
        </w:rPr>
        <w:drawing>
          <wp:inline distT="0" distB="0" distL="0" distR="0" wp14:anchorId="4E546E4E" wp14:editId="18187F94">
            <wp:extent cx="5274310" cy="21526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36127B">
      <w:pPr>
        <w:pStyle w:val="aa"/>
        <w:numPr>
          <w:ilvl w:val="0"/>
          <w:numId w:val="21"/>
        </w:numPr>
        <w:spacing w:line="360" w:lineRule="auto"/>
        <w:ind w:firstLineChars="0"/>
      </w:pPr>
      <w:r w:rsidRPr="00B03FDD">
        <w:t>Query the current driver version</w:t>
      </w:r>
      <w:r>
        <w:t>.</w:t>
      </w:r>
      <w:r w:rsidR="00DD4789">
        <w:t xml:space="preserve"> The </w:t>
      </w:r>
      <w:r w:rsidR="00DD4789">
        <w:rPr>
          <w:rFonts w:hint="eastAsia"/>
        </w:rPr>
        <w:t>driver</w:t>
      </w:r>
      <w:r w:rsidR="00DD4789">
        <w:t xml:space="preserve"> version is </w:t>
      </w:r>
      <w:r w:rsidR="00DD4789" w:rsidRPr="00CF55A7">
        <w:t>4149.0.5000</w:t>
      </w:r>
      <w:r w:rsidR="00DD4789">
        <w:rPr>
          <w:rFonts w:hint="eastAsia"/>
        </w:rPr>
        <w:t>.</w:t>
      </w:r>
    </w:p>
    <w:p w:rsidR="00292245" w:rsidRDefault="007C4C82" w:rsidP="007C4C82">
      <w:pPr>
        <w:ind w:firstLineChars="200" w:firstLine="420"/>
      </w:pPr>
      <w:r>
        <w:rPr>
          <w:rFonts w:hint="eastAsia"/>
        </w:rPr>
        <w:t>#</w:t>
      </w:r>
      <w:proofErr w:type="spellStart"/>
      <w:r>
        <w:rPr>
          <w:rFonts w:hint="eastAsia"/>
        </w:rPr>
        <w:t>esxcli</w:t>
      </w:r>
      <w:proofErr w:type="spellEnd"/>
      <w:r>
        <w:rPr>
          <w:rFonts w:hint="eastAsia"/>
        </w:rPr>
        <w:t xml:space="preserve"> software </w:t>
      </w:r>
      <w:proofErr w:type="spellStart"/>
      <w:r>
        <w:rPr>
          <w:rFonts w:hint="eastAsia"/>
        </w:rPr>
        <w:t>vib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list</w:t>
      </w:r>
      <w:r>
        <w:t>|grep</w:t>
      </w:r>
      <w:proofErr w:type="spellEnd"/>
      <w:r>
        <w:t xml:space="preserve"> </w:t>
      </w:r>
      <w:proofErr w:type="spellStart"/>
      <w:r w:rsidR="00DD4789">
        <w:t>smartpqi</w:t>
      </w:r>
      <w:proofErr w:type="spellEnd"/>
    </w:p>
    <w:p w:rsidR="0036127B" w:rsidRDefault="00DD4789" w:rsidP="007C4C82">
      <w:pPr>
        <w:ind w:firstLineChars="200" w:firstLine="420"/>
      </w:pPr>
      <w:r w:rsidRPr="00CF55A7">
        <w:rPr>
          <w:noProof/>
        </w:rPr>
        <w:drawing>
          <wp:inline distT="0" distB="0" distL="0" distR="0" wp14:anchorId="60D5FD4D" wp14:editId="0C636B9C">
            <wp:extent cx="5274310" cy="299085"/>
            <wp:effectExtent l="0" t="0" r="2540" b="571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E88" w:rsidRDefault="00B03FDD" w:rsidP="00B03FDD">
      <w:pPr>
        <w:pStyle w:val="1"/>
      </w:pPr>
      <w:bookmarkStart w:id="2" w:name="_Toc157789168"/>
      <w:r>
        <w:t>Driver I</w:t>
      </w:r>
      <w:r w:rsidRPr="00B03FDD">
        <w:t>nstallation</w:t>
      </w:r>
      <w:bookmarkEnd w:id="2"/>
    </w:p>
    <w:p w:rsidR="00160164" w:rsidRDefault="00292245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292245">
        <w:t>After decompressing the driver package</w:t>
      </w:r>
      <w:r>
        <w:t>, u</w:t>
      </w:r>
      <w:r w:rsidR="00B03FDD">
        <w:t xml:space="preserve">pload the driver file </w:t>
      </w:r>
      <w:r w:rsidR="00DD4789" w:rsidRPr="00CF55A7">
        <w:t>MIS_bootbank_smartpqi_70.4330.0.116-1OEM.700.1.0.15843807.vib</w:t>
      </w:r>
      <w:r w:rsidR="00B03FDD">
        <w:rPr>
          <w:rFonts w:hint="eastAsia"/>
        </w:rPr>
        <w:t xml:space="preserve"> </w:t>
      </w:r>
      <w:r w:rsidR="00B03FDD">
        <w:t>to the server operating system</w:t>
      </w:r>
      <w:r w:rsidR="00B03FDD">
        <w:rPr>
          <w:rFonts w:hint="eastAsia"/>
        </w:rPr>
        <w:t>，</w:t>
      </w:r>
      <w:r w:rsidR="00B03FDD">
        <w:rPr>
          <w:rFonts w:hint="eastAsia"/>
        </w:rPr>
        <w:t>s</w:t>
      </w:r>
      <w:r w:rsidR="00B03FDD">
        <w:t xml:space="preserve">uch as the </w:t>
      </w:r>
      <w:r w:rsidR="007C4C82">
        <w:rPr>
          <w:rFonts w:hint="eastAsia"/>
        </w:rPr>
        <w:t>/</w:t>
      </w:r>
      <w:proofErr w:type="spellStart"/>
      <w:r w:rsidR="007C4C82">
        <w:t>tmp</w:t>
      </w:r>
      <w:proofErr w:type="spellEnd"/>
      <w:r w:rsidR="00B03FDD">
        <w:t xml:space="preserve"> directory</w:t>
      </w:r>
      <w:r w:rsidR="007F648E">
        <w:t>，</w:t>
      </w:r>
      <w:r w:rsidR="00B03FDD" w:rsidRPr="00B03FDD">
        <w:t>and execute the driver installation command</w:t>
      </w:r>
      <w:r w:rsidR="007C4C82">
        <w:t>.</w:t>
      </w:r>
    </w:p>
    <w:p w:rsidR="00DE1C95" w:rsidRPr="00DD4789" w:rsidRDefault="007F648E" w:rsidP="00DD4789">
      <w:pPr>
        <w:ind w:firstLineChars="200" w:firstLine="420"/>
        <w:rPr>
          <w:rFonts w:hint="eastAsia"/>
          <w:noProof/>
        </w:rPr>
      </w:pPr>
      <w:r>
        <w:t>#</w:t>
      </w:r>
      <w:proofErr w:type="spellStart"/>
      <w:r w:rsidR="007C4C82">
        <w:rPr>
          <w:rFonts w:hint="eastAsia"/>
        </w:rPr>
        <w:t>esxcli</w:t>
      </w:r>
      <w:proofErr w:type="spellEnd"/>
      <w:r w:rsidR="007C4C82">
        <w:rPr>
          <w:rFonts w:hint="eastAsia"/>
        </w:rPr>
        <w:t xml:space="preserve"> software </w:t>
      </w:r>
      <w:proofErr w:type="spellStart"/>
      <w:r w:rsidR="007C4C82">
        <w:rPr>
          <w:rFonts w:hint="eastAsia"/>
        </w:rPr>
        <w:t>vib</w:t>
      </w:r>
      <w:proofErr w:type="spellEnd"/>
      <w:r w:rsidR="007C4C82">
        <w:rPr>
          <w:rFonts w:hint="eastAsia"/>
        </w:rPr>
        <w:t xml:space="preserve"> install -v /</w:t>
      </w:r>
      <w:proofErr w:type="spellStart"/>
      <w:r w:rsidR="007C4C82">
        <w:rPr>
          <w:rFonts w:hint="eastAsia"/>
        </w:rPr>
        <w:t>tmp</w:t>
      </w:r>
      <w:proofErr w:type="spellEnd"/>
      <w:r w:rsidR="007C4C82">
        <w:rPr>
          <w:rFonts w:hint="eastAsia"/>
        </w:rPr>
        <w:t>/</w:t>
      </w:r>
      <w:r w:rsidR="00DD4789" w:rsidRPr="00DD4789">
        <w:t xml:space="preserve"> </w:t>
      </w:r>
      <w:r w:rsidR="00DD4789" w:rsidRPr="00CF55A7">
        <w:t>MIS_bootbank_smartpqi_70.4330.0.116-1OEM.700.1.0.15843807.vib</w:t>
      </w:r>
      <w:r w:rsidR="00DD4789" w:rsidRPr="00941FE8">
        <w:t xml:space="preserve"> </w:t>
      </w:r>
    </w:p>
    <w:p w:rsidR="0036127B" w:rsidRDefault="00DD4789" w:rsidP="0036127B">
      <w:pPr>
        <w:ind w:firstLineChars="200" w:firstLine="422"/>
      </w:pPr>
      <w:r w:rsidRPr="00CF55A7">
        <w:rPr>
          <w:b/>
          <w:noProof/>
        </w:rPr>
        <w:drawing>
          <wp:inline distT="0" distB="0" distL="0" distR="0" wp14:anchorId="524F1F0B" wp14:editId="4066C22A">
            <wp:extent cx="5274310" cy="621665"/>
            <wp:effectExtent l="0" t="0" r="254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48E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292245">
      <w:pPr>
        <w:pStyle w:val="aa"/>
        <w:numPr>
          <w:ilvl w:val="0"/>
          <w:numId w:val="24"/>
        </w:numPr>
        <w:spacing w:line="360" w:lineRule="auto"/>
        <w:ind w:firstLineChars="0"/>
      </w:pPr>
      <w:r w:rsidRPr="00B03FDD">
        <w:t>Check if the driver version has been successfully upgraded</w:t>
      </w:r>
      <w:r w:rsidR="007C4C82">
        <w:t>.</w:t>
      </w:r>
    </w:p>
    <w:p w:rsidR="007C4C82" w:rsidRDefault="007C4C82" w:rsidP="007C4C82">
      <w:pPr>
        <w:pStyle w:val="aa"/>
        <w:ind w:left="420" w:firstLineChars="0" w:firstLine="0"/>
      </w:pPr>
      <w:r>
        <w:t>#</w:t>
      </w:r>
      <w:proofErr w:type="spellStart"/>
      <w:r>
        <w:rPr>
          <w:rFonts w:hint="eastAsia"/>
        </w:rPr>
        <w:t>esxcli</w:t>
      </w:r>
      <w:proofErr w:type="spellEnd"/>
      <w:r>
        <w:rPr>
          <w:rFonts w:hint="eastAsia"/>
        </w:rPr>
        <w:t xml:space="preserve"> software </w:t>
      </w:r>
      <w:proofErr w:type="spellStart"/>
      <w:r>
        <w:rPr>
          <w:rFonts w:hint="eastAsia"/>
        </w:rPr>
        <w:t>vib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list</w:t>
      </w:r>
      <w:r>
        <w:t>|grep</w:t>
      </w:r>
      <w:proofErr w:type="spellEnd"/>
      <w:r>
        <w:t xml:space="preserve"> </w:t>
      </w:r>
      <w:proofErr w:type="spellStart"/>
      <w:r w:rsidR="00DD4789">
        <w:t>smartpqi</w:t>
      </w:r>
      <w:proofErr w:type="spellEnd"/>
    </w:p>
    <w:p w:rsidR="00DE1C95" w:rsidRDefault="00DD4789" w:rsidP="00B03FDD">
      <w:pPr>
        <w:spacing w:line="360" w:lineRule="auto"/>
        <w:ind w:firstLineChars="200" w:firstLine="420"/>
      </w:pPr>
      <w:r w:rsidRPr="00180018">
        <w:rPr>
          <w:noProof/>
        </w:rPr>
        <w:drawing>
          <wp:inline distT="0" distB="0" distL="0" distR="0" wp14:anchorId="1F8A6464" wp14:editId="1B3A157D">
            <wp:extent cx="5274310" cy="288290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31D" w:rsidRDefault="00B03FDD" w:rsidP="00B03FDD">
      <w:pPr>
        <w:pStyle w:val="1"/>
      </w:pPr>
      <w:bookmarkStart w:id="3" w:name="_Toc157789169"/>
      <w:r>
        <w:lastRenderedPageBreak/>
        <w:t>Driver U</w:t>
      </w:r>
      <w:r w:rsidRPr="00B03FDD">
        <w:t>ninstallation</w:t>
      </w:r>
      <w:bookmarkEnd w:id="3"/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7C4C82" w:rsidP="007C4C82">
      <w:pPr>
        <w:pStyle w:val="aa"/>
        <w:spacing w:line="360" w:lineRule="auto"/>
        <w:ind w:left="420" w:firstLineChars="0" w:firstLine="0"/>
      </w:pPr>
      <w:r>
        <w:rPr>
          <w:rFonts w:hint="eastAsia"/>
        </w:rPr>
        <w:t>#</w:t>
      </w:r>
      <w:proofErr w:type="spellStart"/>
      <w:r w:rsidRPr="00A2067C">
        <w:t>esxc</w:t>
      </w:r>
      <w:r>
        <w:t>li</w:t>
      </w:r>
      <w:proofErr w:type="spellEnd"/>
      <w:r>
        <w:t xml:space="preserve"> software </w:t>
      </w:r>
      <w:proofErr w:type="spellStart"/>
      <w:r>
        <w:t>vib</w:t>
      </w:r>
      <w:proofErr w:type="spellEnd"/>
      <w:r>
        <w:t xml:space="preserve"> remove </w:t>
      </w:r>
      <w:r>
        <w:rPr>
          <w:rFonts w:hint="eastAsia"/>
        </w:rPr>
        <w:t>-</w:t>
      </w:r>
      <w:r>
        <w:t xml:space="preserve">n </w:t>
      </w:r>
      <w:r w:rsidR="006E7150">
        <w:t>d</w:t>
      </w:r>
      <w:r w:rsidR="006E7150" w:rsidRPr="006E7150">
        <w:t>river name</w:t>
      </w:r>
    </w:p>
    <w:p w:rsidR="00DE1C95" w:rsidRDefault="00DD4789" w:rsidP="00901C4D">
      <w:pPr>
        <w:pStyle w:val="aa"/>
        <w:spacing w:line="360" w:lineRule="auto"/>
        <w:ind w:left="360" w:firstLineChars="0" w:firstLine="0"/>
      </w:pPr>
      <w:r w:rsidRPr="00180018">
        <w:rPr>
          <w:noProof/>
        </w:rPr>
        <w:drawing>
          <wp:inline distT="0" distB="0" distL="0" distR="0" wp14:anchorId="066C2E7B" wp14:editId="7F3FD6F5">
            <wp:extent cx="5274310" cy="65214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245" w:rsidRDefault="00292245" w:rsidP="002A2ED4">
      <w:pPr>
        <w:numPr>
          <w:ilvl w:val="0"/>
          <w:numId w:val="18"/>
        </w:numPr>
        <w:spacing w:line="360" w:lineRule="auto"/>
      </w:pPr>
      <w:r>
        <w:t>Reboot the system.</w:t>
      </w:r>
    </w:p>
    <w:p w:rsidR="00292245" w:rsidRDefault="00292245" w:rsidP="00292245">
      <w:pPr>
        <w:spacing w:line="360" w:lineRule="auto"/>
        <w:ind w:left="420"/>
      </w:pPr>
      <w:r>
        <w:t>#reboot</w:t>
      </w:r>
    </w:p>
    <w:p w:rsidR="00472AF4" w:rsidRPr="00B63A1F" w:rsidRDefault="00873C5C" w:rsidP="00292245">
      <w:pPr>
        <w:numPr>
          <w:ilvl w:val="0"/>
          <w:numId w:val="18"/>
        </w:numPr>
        <w:spacing w:line="360" w:lineRule="auto"/>
      </w:pPr>
      <w:r>
        <w:t>C</w:t>
      </w:r>
      <w:r w:rsidR="00292245" w:rsidRPr="00B63A1F">
        <w:t>heck if the driver versi</w:t>
      </w:r>
      <w:r w:rsidR="00292245">
        <w:t xml:space="preserve">on has successfully </w:t>
      </w:r>
      <w:r w:rsidR="007C4C82">
        <w:t>uninstalled.</w:t>
      </w:r>
    </w:p>
    <w:p w:rsidR="007C4C82" w:rsidRDefault="007C4C82" w:rsidP="007C4C82">
      <w:pPr>
        <w:pStyle w:val="aa"/>
        <w:spacing w:line="360" w:lineRule="auto"/>
        <w:ind w:left="420" w:firstLineChars="0" w:firstLine="0"/>
      </w:pPr>
      <w:r>
        <w:t>#</w:t>
      </w:r>
      <w:proofErr w:type="spellStart"/>
      <w:r w:rsidRPr="00A54796">
        <w:t>esxcli</w:t>
      </w:r>
      <w:proofErr w:type="spellEnd"/>
      <w:r>
        <w:t xml:space="preserve"> software </w:t>
      </w:r>
      <w:proofErr w:type="spellStart"/>
      <w:r>
        <w:t>vib</w:t>
      </w:r>
      <w:proofErr w:type="spellEnd"/>
      <w:r>
        <w:t xml:space="preserve"> </w:t>
      </w:r>
      <w:proofErr w:type="spellStart"/>
      <w:r>
        <w:t>list|grep</w:t>
      </w:r>
      <w:proofErr w:type="spellEnd"/>
      <w:r>
        <w:t xml:space="preserve"> </w:t>
      </w:r>
      <w:proofErr w:type="spellStart"/>
      <w:r w:rsidR="00DD4789">
        <w:t>smartpqi</w:t>
      </w:r>
      <w:proofErr w:type="spellEnd"/>
    </w:p>
    <w:p w:rsidR="00472AF4" w:rsidRPr="0036127B" w:rsidRDefault="00DD4789" w:rsidP="00472AF4">
      <w:pPr>
        <w:spacing w:line="360" w:lineRule="auto"/>
        <w:ind w:left="420"/>
      </w:pPr>
      <w:r w:rsidRPr="00912968">
        <w:rPr>
          <w:noProof/>
        </w:rPr>
        <w:drawing>
          <wp:inline distT="0" distB="0" distL="0" distR="0" wp14:anchorId="145838E7" wp14:editId="178BA50D">
            <wp:extent cx="5274310" cy="32766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4" w:name="_GoBack"/>
      <w:bookmarkEnd w:id="4"/>
    </w:p>
    <w:p w:rsidR="00472AF4" w:rsidRPr="00472AF4" w:rsidRDefault="00472AF4" w:rsidP="00901C4D">
      <w:pPr>
        <w:pStyle w:val="aa"/>
        <w:spacing w:line="360" w:lineRule="auto"/>
        <w:ind w:left="360" w:firstLineChars="0" w:firstLine="0"/>
      </w:pPr>
    </w:p>
    <w:sectPr w:rsidR="00472AF4" w:rsidRPr="00472AF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DF2" w:rsidRDefault="00464DF2">
      <w:r>
        <w:separator/>
      </w:r>
    </w:p>
  </w:endnote>
  <w:endnote w:type="continuationSeparator" w:id="0">
    <w:p w:rsidR="00464DF2" w:rsidRDefault="00464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D4789">
      <w:rPr>
        <w:rStyle w:val="a9"/>
        <w:noProof/>
      </w:rPr>
      <w:t>4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DF2" w:rsidRDefault="00464DF2">
      <w:r>
        <w:separator/>
      </w:r>
    </w:p>
  </w:footnote>
  <w:footnote w:type="continuationSeparator" w:id="0">
    <w:p w:rsidR="00464DF2" w:rsidRDefault="00464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B27222"/>
    <w:multiLevelType w:val="hybridMultilevel"/>
    <w:tmpl w:val="0EB47A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96630BC"/>
    <w:multiLevelType w:val="hybridMultilevel"/>
    <w:tmpl w:val="D3FE50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C93E7A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E35508"/>
    <w:multiLevelType w:val="hybridMultilevel"/>
    <w:tmpl w:val="17F21C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543AC9"/>
    <w:multiLevelType w:val="hybridMultilevel"/>
    <w:tmpl w:val="B34C1F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105EF6"/>
    <w:multiLevelType w:val="hybridMultilevel"/>
    <w:tmpl w:val="5600B7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1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CDD7CCD"/>
    <w:multiLevelType w:val="hybridMultilevel"/>
    <w:tmpl w:val="1F86CA0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0"/>
  </w:num>
  <w:num w:numId="3">
    <w:abstractNumId w:val="1"/>
  </w:num>
  <w:num w:numId="4">
    <w:abstractNumId w:val="4"/>
  </w:num>
  <w:num w:numId="5">
    <w:abstractNumId w:val="13"/>
  </w:num>
  <w:num w:numId="6">
    <w:abstractNumId w:val="16"/>
  </w:num>
  <w:num w:numId="7">
    <w:abstractNumId w:val="9"/>
  </w:num>
  <w:num w:numId="8">
    <w:abstractNumId w:val="18"/>
  </w:num>
  <w:num w:numId="9">
    <w:abstractNumId w:val="7"/>
  </w:num>
  <w:num w:numId="10">
    <w:abstractNumId w:val="21"/>
  </w:num>
  <w:num w:numId="11">
    <w:abstractNumId w:val="3"/>
  </w:num>
  <w:num w:numId="12">
    <w:abstractNumId w:val="22"/>
  </w:num>
  <w:num w:numId="13">
    <w:abstractNumId w:val="17"/>
  </w:num>
  <w:num w:numId="14">
    <w:abstractNumId w:val="14"/>
  </w:num>
  <w:num w:numId="15">
    <w:abstractNumId w:val="5"/>
  </w:num>
  <w:num w:numId="16">
    <w:abstractNumId w:val="15"/>
  </w:num>
  <w:num w:numId="17">
    <w:abstractNumId w:val="2"/>
  </w:num>
  <w:num w:numId="18">
    <w:abstractNumId w:val="19"/>
  </w:num>
  <w:num w:numId="19">
    <w:abstractNumId w:val="11"/>
  </w:num>
  <w:num w:numId="20">
    <w:abstractNumId w:val="6"/>
  </w:num>
  <w:num w:numId="21">
    <w:abstractNumId w:val="12"/>
  </w:num>
  <w:num w:numId="22">
    <w:abstractNumId w:val="8"/>
  </w:num>
  <w:num w:numId="23">
    <w:abstractNumId w:val="2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61F02"/>
    <w:rsid w:val="00092939"/>
    <w:rsid w:val="00126145"/>
    <w:rsid w:val="00160164"/>
    <w:rsid w:val="001767E6"/>
    <w:rsid w:val="00190A8D"/>
    <w:rsid w:val="00193D50"/>
    <w:rsid w:val="001B21A1"/>
    <w:rsid w:val="001B7F35"/>
    <w:rsid w:val="00200F29"/>
    <w:rsid w:val="0020152D"/>
    <w:rsid w:val="00203A5B"/>
    <w:rsid w:val="00232BB8"/>
    <w:rsid w:val="002333B7"/>
    <w:rsid w:val="00244D42"/>
    <w:rsid w:val="00292245"/>
    <w:rsid w:val="002D35FA"/>
    <w:rsid w:val="002F4759"/>
    <w:rsid w:val="00312C1A"/>
    <w:rsid w:val="00312DD1"/>
    <w:rsid w:val="00316A7B"/>
    <w:rsid w:val="0033176D"/>
    <w:rsid w:val="003504B5"/>
    <w:rsid w:val="00350D6D"/>
    <w:rsid w:val="0036127B"/>
    <w:rsid w:val="003A2A06"/>
    <w:rsid w:val="003B5E8D"/>
    <w:rsid w:val="003F58F6"/>
    <w:rsid w:val="004070E6"/>
    <w:rsid w:val="00413229"/>
    <w:rsid w:val="00427917"/>
    <w:rsid w:val="00432B82"/>
    <w:rsid w:val="00440E97"/>
    <w:rsid w:val="0046088D"/>
    <w:rsid w:val="00464DF2"/>
    <w:rsid w:val="00472AF4"/>
    <w:rsid w:val="0048006F"/>
    <w:rsid w:val="00490E2E"/>
    <w:rsid w:val="004A44E8"/>
    <w:rsid w:val="004B7124"/>
    <w:rsid w:val="004C63EE"/>
    <w:rsid w:val="004C7BFA"/>
    <w:rsid w:val="004D027C"/>
    <w:rsid w:val="004D79CC"/>
    <w:rsid w:val="0051029C"/>
    <w:rsid w:val="00553C21"/>
    <w:rsid w:val="005D680C"/>
    <w:rsid w:val="005F56A6"/>
    <w:rsid w:val="005F609A"/>
    <w:rsid w:val="005F69E4"/>
    <w:rsid w:val="00620346"/>
    <w:rsid w:val="006329E5"/>
    <w:rsid w:val="00633B56"/>
    <w:rsid w:val="00662851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C4C82"/>
    <w:rsid w:val="007E771D"/>
    <w:rsid w:val="007F5E30"/>
    <w:rsid w:val="007F648E"/>
    <w:rsid w:val="0084517B"/>
    <w:rsid w:val="008565D7"/>
    <w:rsid w:val="00861D02"/>
    <w:rsid w:val="00872250"/>
    <w:rsid w:val="00873C5C"/>
    <w:rsid w:val="008F1FCD"/>
    <w:rsid w:val="00901C4D"/>
    <w:rsid w:val="0090523B"/>
    <w:rsid w:val="00940362"/>
    <w:rsid w:val="0096003B"/>
    <w:rsid w:val="00971DDC"/>
    <w:rsid w:val="0097633F"/>
    <w:rsid w:val="00981007"/>
    <w:rsid w:val="00992DCD"/>
    <w:rsid w:val="009A3E82"/>
    <w:rsid w:val="009D1994"/>
    <w:rsid w:val="009D4FF5"/>
    <w:rsid w:val="009D6233"/>
    <w:rsid w:val="009E748B"/>
    <w:rsid w:val="00A22250"/>
    <w:rsid w:val="00A23074"/>
    <w:rsid w:val="00A53127"/>
    <w:rsid w:val="00A54B22"/>
    <w:rsid w:val="00A95088"/>
    <w:rsid w:val="00AC4276"/>
    <w:rsid w:val="00AC5B03"/>
    <w:rsid w:val="00AE07A7"/>
    <w:rsid w:val="00AE7865"/>
    <w:rsid w:val="00AF4632"/>
    <w:rsid w:val="00B03FDD"/>
    <w:rsid w:val="00B12666"/>
    <w:rsid w:val="00B27109"/>
    <w:rsid w:val="00B6040E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245FF"/>
    <w:rsid w:val="00D4431D"/>
    <w:rsid w:val="00D85273"/>
    <w:rsid w:val="00DA12AB"/>
    <w:rsid w:val="00DB57B8"/>
    <w:rsid w:val="00DD4789"/>
    <w:rsid w:val="00DE1C95"/>
    <w:rsid w:val="00E153F6"/>
    <w:rsid w:val="00E1669B"/>
    <w:rsid w:val="00E26FED"/>
    <w:rsid w:val="00E43842"/>
    <w:rsid w:val="00E438AB"/>
    <w:rsid w:val="00E5381C"/>
    <w:rsid w:val="00E715BB"/>
    <w:rsid w:val="00E943EE"/>
    <w:rsid w:val="00EB0D52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AFEDE31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qFormat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982</TotalTime>
  <Pages>4</Pages>
  <Words>221</Words>
  <Characters>1265</Characters>
  <Application>Microsoft Office Word</Application>
  <DocSecurity>0</DocSecurity>
  <Lines>10</Lines>
  <Paragraphs>2</Paragraphs>
  <ScaleCrop>false</ScaleCrop>
  <Company>zte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48</cp:revision>
  <cp:lastPrinted>2113-01-01T00:00:00Z</cp:lastPrinted>
  <dcterms:created xsi:type="dcterms:W3CDTF">2023-10-26T08:23:00Z</dcterms:created>
  <dcterms:modified xsi:type="dcterms:W3CDTF">2024-02-06T05:53:00Z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